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78C15F" w14:textId="6C3B7FC3" w:rsidR="00BA00AB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RESTBY</w:t>
      </w:r>
      <w:r>
        <w:rPr>
          <w:rFonts w:ascii="Times New Roman" w:hAnsi="Times New Roman" w:cs="Times New Roman"/>
          <w:sz w:val="24"/>
          <w:szCs w:val="24"/>
        </w:rPr>
        <w:t xml:space="preserve">      (fl.1470)</w:t>
      </w:r>
    </w:p>
    <w:p w14:paraId="41A13DC5" w14:textId="71364CE4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Ravenfield.</w:t>
      </w:r>
    </w:p>
    <w:p w14:paraId="4B30BF9D" w14:textId="2833BC62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CEC6FA" w14:textId="0EB45AB0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07BAB3" w14:textId="1C124A55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Isabel(q.v.), daughter of Ralph Reresby(d.1466)(q.v.) and Agnes Stapleton(q.v.).  </w:t>
      </w:r>
    </w:p>
    <w:p w14:paraId="04BA4E63" w14:textId="2CB815D3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(D.V.Y. I p.327)</w:t>
      </w:r>
    </w:p>
    <w:p w14:paraId="2D29F84D" w14:textId="3E2761BD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DD593E" w14:textId="51B5613C" w:rsid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60201A" w14:textId="4C650013" w:rsidR="00E778E4" w:rsidRPr="00E778E4" w:rsidRDefault="00E778E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March 2022</w:t>
      </w:r>
    </w:p>
    <w:sectPr w:rsidR="00E778E4" w:rsidRPr="00E778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2EFCC" w14:textId="77777777" w:rsidR="00E778E4" w:rsidRDefault="00E778E4" w:rsidP="009139A6">
      <w:r>
        <w:separator/>
      </w:r>
    </w:p>
  </w:endnote>
  <w:endnote w:type="continuationSeparator" w:id="0">
    <w:p w14:paraId="4C6385D4" w14:textId="77777777" w:rsidR="00E778E4" w:rsidRDefault="00E778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A10A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A63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15D4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F3FDE" w14:textId="77777777" w:rsidR="00E778E4" w:rsidRDefault="00E778E4" w:rsidP="009139A6">
      <w:r>
        <w:separator/>
      </w:r>
    </w:p>
  </w:footnote>
  <w:footnote w:type="continuationSeparator" w:id="0">
    <w:p w14:paraId="34D26448" w14:textId="77777777" w:rsidR="00E778E4" w:rsidRDefault="00E778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1E84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CD8C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DBD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8E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778E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D7451"/>
  <w15:chartTrackingRefBased/>
  <w15:docId w15:val="{EFE1C002-E317-48B9-AC97-B75D1E90C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2022-03-08T15:05:00Z</dcterms:created>
  <dcterms:modified xsi:type="dcterms:W3CDTF">2022-03-08T15:09:00Z</dcterms:modified>
</cp:coreProperties>
</file>